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F6" w:rsidRPr="00513FE6" w:rsidRDefault="002245F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5F6" w:rsidRPr="00513FE6" w:rsidRDefault="002245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245F6" w:rsidRPr="00513FE6" w:rsidRDefault="002245F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245F6" w:rsidRPr="00513FE6" w:rsidRDefault="002245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245F6" w:rsidRDefault="002245F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245F6" w:rsidRPr="00E40E79" w:rsidRDefault="002245F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2245F6" w:rsidRPr="00513FE6" w:rsidRDefault="002245F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2639</w:t>
      </w:r>
    </w:p>
    <w:p w:rsidR="002245F6" w:rsidRPr="003C0768" w:rsidRDefault="002245F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245F6" w:rsidRPr="00E40E79" w:rsidRDefault="002245F6" w:rsidP="00B05BA8">
      <w:pPr>
        <w:rPr>
          <w:rFonts w:ascii="Century" w:hAnsi="Century"/>
          <w:sz w:val="18"/>
          <w:szCs w:val="26"/>
          <w:lang w:val="uk-UA"/>
        </w:rPr>
      </w:pPr>
    </w:p>
    <w:p w:rsidR="002245F6" w:rsidRPr="003C0768" w:rsidRDefault="002245F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Павлишину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245F6" w:rsidRPr="00E40E79" w:rsidRDefault="002245F6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2245F6" w:rsidRPr="003C0768" w:rsidRDefault="002245F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Павлишину Івану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245F6" w:rsidRPr="003C0768" w:rsidRDefault="002245F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245F6" w:rsidRDefault="002245F6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Павлишину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9,4381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4620986200:04:000:0211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2245F6" w:rsidRPr="007C76DF" w:rsidRDefault="002245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Павлишину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245F6" w:rsidRPr="003C0768" w:rsidRDefault="002245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245F6" w:rsidRPr="003C0768" w:rsidRDefault="002245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2245F6" w:rsidRDefault="002245F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245F6" w:rsidRPr="003C0768" w:rsidRDefault="002245F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245F6" w:rsidRDefault="002245F6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2245F6" w:rsidSect="002245F6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245F6" w:rsidRPr="003C0768" w:rsidRDefault="002245F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245F6" w:rsidRPr="003C0768" w:rsidSect="002245F6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245F6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66C6AD1-4A62-44B9-9384-A49A5E7B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